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9d5b29f" w14:textId="9d5b29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EC3788">
        <w:t>93</w:t>
      </w:r>
      <w:r w:rsidRPr="006D2266" w:rsidR="00AE1F41">
        <w:t>. St-</w:t>
      </w:r>
      <w:r w:rsidR="00EC3788">
        <w:t>3430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C3788">
        <w:t>93</w:t>
      </w:r>
      <w:r w:rsidR="00884690">
        <w:t>. St</w:t>
      </w:r>
      <w:r w:rsidR="00B13065">
        <w:t>-</w:t>
      </w:r>
      <w:r w:rsidR="00EC3788">
        <w:t>3430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81329" w:rsidP="00EC378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C3788">
        <w:t xml:space="preserve">AUCTUS KNJIGOVODSTVO jednostavno društvo s ograničenom odgovornošću za usluge, OIB: 91198175789, </w:t>
      </w:r>
      <w:r w:rsidRPr="00EC3788" w:rsidR="00EC3788">
        <w:t>Zagreb, Selska cesta 7C</w:t>
      </w:r>
    </w:p>
    <w:p w:rsidR="0031117C" w:rsidP="0031117C" w:rsidRDefault="0031117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530C"/>
    <w:rsid w:val="002B76CA"/>
    <w:rsid w:val="002C1948"/>
    <w:rsid w:val="002D0A89"/>
    <w:rsid w:val="002D7B97"/>
    <w:rsid w:val="002E0D79"/>
    <w:rsid w:val="002F6256"/>
    <w:rsid w:val="00306C07"/>
    <w:rsid w:val="003110BC"/>
    <w:rsid w:val="0031117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B53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530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B530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B530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B530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3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530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53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53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3430</izvorni_sadrzaj>
    <derivirana_varijabla naziv="DomainObject.Predmet.Broj_1">3430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2022.</izvorni_sadrzaj>
    <derivirana_varijabla naziv="DomainObject.Predmet.DatumIzradeOptuznogAkta_1">28. prosinca 2022.</derivirana_varijabla>
  </DomainObject.Predmet.DatumIzradeOptuznogAkta>
  <DomainObject.Predmet.DatumIzradeOptuznogAktaFormated>
    <izvorni_sadrzaj>28.12.2022.</izvorni_sadrzaj>
    <derivirana_varijabla naziv="DomainObject.Predmet.DatumIzradeOptuznogAktaFormated_1">28.12.2022.</derivirana_varijabla>
  </DomainObject.Predmet.DatumIzradeOptuznogAktaFormated>
  <DomainObject.Predmet.DatumOsnivanja>
    <izvorni_sadrzaj>28. prosinca 2022.</izvorni_sadrzaj>
    <derivirana_varijabla naziv="DomainObject.Predmet.DatumOsnivanja_1">28.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prosinca 2022.</izvorni_sadrzaj>
    <derivirana_varijabla naziv="DomainObject.Predmet.DatumPrimitkaOptuznogAkta_1">28.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St-3430/2022</izvorni_sadrzaj>
    <derivirana_varijabla naziv="DomainObject.Predmet.OznakaBroj_1">St-3430/2022</derivirana_varijabla>
  </DomainObject.Predmet.OznakaBroj>
  <DomainObject.Predmet.OznakaBrojOptuznogAkta>
    <izvorni_sadrzaj>04-06-22-5856</izvorni_sadrzaj>
    <derivirana_varijabla naziv="DomainObject.Predmet.OznakaBrojOptuznogAkta_1">04-06-22-5856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AUCTUS KNJIGOVODSTVO jednostavno društvo s ograničenom odgovornošću za usluge</izvorni_sadrzaj>
    <derivirana_varijabla naziv="DomainObject.Predmet.ProtustrankaFormated_1">  AUCTUS KNJIGOVODSTVO jednostavno društvo s ograničenom odgovornošću za usluge</derivirana_varijabla>
  </DomainObject.Predmet.ProtustrankaFormated>
  <DomainObject.Predmet.ProtustrankaFormatedOIB>
    <izvorni_sadrzaj>  AUCTUS KNJIGOVODSTVO jednostavno društvo s ograničenom odgovornošću za usluge, OIB 91198175789</izvorni_sadrzaj>
    <derivirana_varijabla naziv="DomainObject.Predmet.ProtustrankaFormatedOIB_1">  AUCTUS KNJIGOVODSTVO jednostavno društvo s ograničenom odgovornošću za usluge, OIB 91198175789</derivirana_varijabla>
  </DomainObject.Predmet.ProtustrankaFormatedOIB>
  <DomainObject.Predmet.ProtustrankaFormatedWithAdress>
    <izvorni_sadrzaj> AUCTUS KNJIGOVODSTVO jednostavno društvo s ograničenom odgovornošću za usluge, Selska cesta 7 C, 10000 Zagreb</izvorni_sadrzaj>
    <derivirana_varijabla naziv="DomainObject.Predmet.ProtustrankaFormatedWithAdress_1"> AUCTUS KNJIGOVODSTVO jednostavno društvo s ograničenom odgovornošću za usluge, Selska cesta 7 C, 10000 Zagreb</derivirana_varijabla>
  </DomainObject.Predmet.ProtustrankaFormatedWithAdress>
  <DomainObject.Predmet.ProtustrankaFormatedWithAdressOIB>
    <izvorni_sadrzaj> AUCTUS KNJIGOVODSTVO jednostavno društvo s ograničenom odgovornošću za usluge, OIB 91198175789, Selska cesta 7 C, 10000 Zagreb</izvorni_sadrzaj>
    <derivirana_varijabla naziv="DomainObject.Predmet.ProtustrankaFormatedWithAdressOIB_1"> AUCTUS KNJIGOVODSTVO jednostavno društvo s ograničenom odgovornošću za usluge, OIB 91198175789, Selska cesta 7 C, 10000 Zagreb</derivirana_varijabla>
  </DomainObject.Predmet.ProtustrankaFormatedWithAdressOIB>
  <DomainObject.Predmet.ProtustrankaWithAdress>
    <izvorni_sadrzaj>AUCTUS KNJIGOVODSTVO jednostavno društvo s ograničenom odgovornošću za usluge Selska cesta 7 C, 10000 Zagreb</izvorni_sadrzaj>
    <derivirana_varijabla naziv="DomainObject.Predmet.ProtustrankaWithAdress_1">AUCTUS KNJIGOVODSTVO jednostavno društvo s ograničenom odgovornošću za usluge Selska cesta 7 C, 10000 Zagreb</derivirana_varijabla>
  </DomainObject.Predmet.ProtustrankaWithAdress>
  <DomainObject.Predmet.ProtustrankaWithAdressOIB>
    <izvorni_sadrzaj>AUCTUS KNJIGOVODSTVO jednostavno društvo s ograničenom odgovornošću za usluge, OIB 91198175789, Selska cesta 7 C, 10000 Zagreb</izvorni_sadrzaj>
    <derivirana_varijabla naziv="DomainObject.Predmet.ProtustrankaWithAdressOIB_1">AUCTUS KNJIGOVODSTVO jednostavno društvo s ograničenom odgovornošću za usluge, OIB 91198175789, Selska cesta 7 C, 10000 Zagreb</derivirana_varijabla>
  </DomainObject.Predmet.ProtustrankaWithAdressOIB>
  <DomainObject.Predmet.ProtustrankaNazivFormated>
    <izvorni_sadrzaj>AUCTUS KNJIGOVODSTVO jednostavno društvo s ograničenom odgovornošću za usluge</izvorni_sadrzaj>
    <derivirana_varijabla naziv="DomainObject.Predmet.ProtustrankaNazivFormated_1">AUCTUS KNJIGOVODSTVO jednostavno društvo s ograničenom odgovornošću za usluge</derivirana_varijabla>
  </DomainObject.Predmet.ProtustrankaNazivFormated>
  <DomainObject.Predmet.ProtustrankaNazivFormatedOIB>
    <izvorni_sadrzaj>AUCTUS KNJIGOVODSTVO jednostavno društvo s ograničenom odgovornošću za usluge, OIB 91198175789</izvorni_sadrzaj>
    <derivirana_varijabla naziv="DomainObject.Predmet.ProtustrankaNazivFormatedOIB_1">AUCTUS KNJIGOVODSTVO jednostavno društvo s ograničenom odgovornošću za usluge, OIB 91198175789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AUCTUS KNJIGOVODSTVO jednostavno društvo s ograničenom odgovornošću za usluge</item>
    </izvorni_sadrzaj>
    <derivirana_varijabla naziv="DomainObject.Predmet.ProtuStrankaListFormated_1">
      <item>AUCTUS KNJIGOVODSTVO jednostavno društvo s ograničenom odgovornošću za usluge</item>
    </derivirana_varijabla>
  </DomainObject.Predmet.ProtuStrankaListFormated>
  <DomainObject.Predmet.ProtuStrankaListFormatedOIB>
    <izvorni_sadrzaj>
      <item>AUCTUS KNJIGOVODSTVO jednostavno društvo s ograničenom odgovornošću za usluge, OIB 91198175789</item>
    </izvorni_sadrzaj>
    <derivirana_varijabla naziv="DomainObject.Predmet.ProtuStrankaListFormatedOIB_1">
      <item>AUCTUS KNJIGOVODSTVO jednostavno društvo s ograničenom odgovornošću za usluge, OIB 91198175789</item>
    </derivirana_varijabla>
  </DomainObject.Predmet.ProtuStrankaListFormatedOIB>
  <DomainObject.Predmet.ProtuStrankaListFormatedWithAdress>
    <izvorni_sadrzaj>
      <item>AUCTUS KNJIGOVODSTVO jednostavno društvo s ograničenom odgovornošću za usluge, Selska cesta 7 C, 10000 Zagreb</item>
    </izvorni_sadrzaj>
    <derivirana_varijabla naziv="DomainObject.Predmet.ProtuStrankaListFormatedWithAdress_1">
      <item>AUCTUS KNJIGOVODSTVO jednostavno društvo s ograničenom odgovornošću za usluge, Selska cesta 7 C, 10000 Zagreb</item>
    </derivirana_varijabla>
  </DomainObject.Predmet.ProtuStrankaListFormatedWithAdress>
  <DomainObject.Predmet.ProtuStrankaListFormatedWithAdressOIB>
    <izvorni_sadrzaj>
      <item>AUCTUS KNJIGOVODSTVO jednostavno društvo s ograničenom odgovornošću za usluge, OIB 91198175789, Selska cesta 7 C, 10000 Zagreb</item>
    </izvorni_sadrzaj>
    <derivirana_varijabla naziv="DomainObject.Predmet.ProtuStrankaListFormatedWithAdressOIB_1">
      <item>AUCTUS KNJIGOVODSTVO jednostavno društvo s ograničenom odgovornošću za usluge, OIB 91198175789, Selska cesta 7 C, 10000 Zagreb</item>
    </derivirana_varijabla>
  </DomainObject.Predmet.ProtuStrankaListFormatedWithAdressOIB>
  <DomainObject.Predmet.ProtuStrankaListNazivFormated>
    <izvorni_sadrzaj>
      <item>AUCTUS KNJIGOVODSTVO jednostavno društvo s ograničenom odgovornošću za usluge</item>
    </izvorni_sadrzaj>
    <derivirana_varijabla naziv="DomainObject.Predmet.ProtuStrankaListNazivFormated_1">
      <item>AUCTUS KNJIGOVODSTVO jednostavno društvo s ograničenom odgovornošću za usluge</item>
    </derivirana_varijabla>
  </DomainObject.Predmet.ProtuStrankaListNazivFormated>
  <DomainObject.Predmet.ProtuStrankaListNazivFormatedOIB>
    <izvorni_sadrzaj>
      <item>AUCTUS KNJIGOVODSTVO jednostavno društvo s ograničenom odgovornošću za usluge, OIB 91198175789</item>
    </izvorni_sadrzaj>
    <derivirana_varijabla naziv="DomainObject.Predmet.ProtuStrankaListNazivFormatedOIB_1">
      <item>AUCTUS KNJIGOVODSTVO jednostavno društvo s ograničenom odgovornošću za usluge, OIB 91198175789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AUCTUS KNJIGOVODSTVO jednostavno društvo s ograničenom odgovornošću za usluge</izvorni_sadrzaj>
    <derivirana_varijabla naziv="DomainObject.Predmet.ProtustrankaIDrugi_1">AUCTUS KNJIGOVODSTVO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AUCTUS KNJIGOVODSTVO jednostavno društvo s ograničenom odgovornošću za usluge, OIB 91198175789, Selska cesta 7 C, 10000 Zagreb</izvorni_sadrzaj>
    <derivirana_varijabla naziv="DomainObject.Predmet.ProtustrankaIDrugiAdressOIB_1">AUCTUS KNJIGOVODSTVO jednostavno društvo s ograničenom odgovornošću za usluge, OIB 91198175789, Selska cesta 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AUCTUS KNJIGOVODSTVO jednostavno društvo s ograničenom odgovornošću za usluge</item>
      <item>Financijska agencija</item>
    </izvorni_sadrzaj>
    <derivirana_varijabla naziv="DomainObject.Predmet.SudioniciListNaziv_1">
      <item>AUCTUS KNJIGOVODSTVO jednostavno društvo s ograničenom odgovornošću za usluge</item>
      <item>Financijska agencija</item>
    </derivirana_varijabla>
  </DomainObject.Predmet.SudioniciListNaziv>
  <DomainObject.Predmet.SudioniciListAdressOIB>
    <izvorni_sadrzaj>
      <item>AUCTUS KNJIGOVODSTVO jednostavno društvo s ograničenom odgovornošću za usluge, OIB 91198175789, Selska cesta 7 C,10000 Zagreb</item>
      <item>Financijska agencija, OIB 85821130368, TRG SVIBANJSKIH ŽRTAVA 1995. 1,10000 Zagreb</item>
    </izvorni_sadrzaj>
    <derivirana_varijabla naziv="DomainObject.Predmet.SudioniciListAdressOIB_1">
      <item>AUCTUS KNJIGOVODSTVO jednostavno društvo s ograničenom odgovornošću za usluge, OIB 91198175789, Selska cesta 7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91198175789</item>
      <item>, OIB 85821130368</item>
    </izvorni_sadrzaj>
    <derivirana_varijabla naziv="DomainObject.Predmet.SudioniciListNazivOIB_1">
      <item>, OIB 91198175789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2022.</izvorni_sadrzaj>
    <derivirana_varijabla naziv="DomainObject.Predmet.DatumPocetkaProcesa_1">28.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850</properties:Characters>
  <properties:Lines>46</properties:Lines>
  <properties:Paragraphs>24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2023-03-15T11:51:00Z</cp:lastPrinted>
  <dcterms:modified xmlns:xsi="http://www.w3.org/2001/XMLSchema-instance" xsi:type="dcterms:W3CDTF">2023-03-15T11:51:00Z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